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2AF7" w14:textId="799F46F8" w:rsidR="00C12CF2" w:rsidRPr="00C12CF2" w:rsidRDefault="007E54E0" w:rsidP="00C12CF2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#154-AH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="00C12CF2"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781B09" w:rsidRPr="00464D27">
        <w:rPr>
          <w:rFonts w:ascii="Arial" w:hAnsi="Arial"/>
          <w:b/>
          <w:iCs/>
          <w:noProof/>
          <w:sz w:val="28"/>
          <w:lang w:eastAsia="en-US"/>
        </w:rPr>
        <w:t>S2-2</w:t>
      </w:r>
      <w:r>
        <w:rPr>
          <w:rFonts w:ascii="Arial" w:hAnsi="Arial"/>
          <w:b/>
          <w:iCs/>
          <w:noProof/>
          <w:sz w:val="28"/>
          <w:lang w:eastAsia="en-US"/>
        </w:rPr>
        <w:t>3</w:t>
      </w:r>
      <w:r w:rsidR="00781B09" w:rsidRPr="00464D27">
        <w:rPr>
          <w:rFonts w:ascii="Arial" w:hAnsi="Arial"/>
          <w:b/>
          <w:iCs/>
          <w:noProof/>
          <w:sz w:val="28"/>
          <w:lang w:eastAsia="en-US"/>
        </w:rPr>
        <w:t>0</w:t>
      </w:r>
      <w:r w:rsidR="00E61D2A">
        <w:rPr>
          <w:rFonts w:ascii="Arial" w:hAnsi="Arial"/>
          <w:b/>
          <w:iCs/>
          <w:noProof/>
          <w:sz w:val="28"/>
          <w:lang w:eastAsia="en-US"/>
        </w:rPr>
        <w:t>1296</w:t>
      </w:r>
    </w:p>
    <w:p w14:paraId="19B93E5E" w14:textId="2ADE5668" w:rsidR="00C12CF2" w:rsidRPr="00C12CF2" w:rsidRDefault="007E54E0" w:rsidP="00C12CF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E</w:t>
      </w:r>
      <w:r w:rsidRPr="00836C5C">
        <w:rPr>
          <w:rFonts w:ascii="Arial" w:eastAsia="Arial Unicode MS" w:hAnsi="Arial" w:cs="Arial"/>
          <w:b/>
          <w:bCs/>
          <w:sz w:val="24"/>
        </w:rPr>
        <w:t>lectronic, 16 January - 20 January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C12CF2" w:rsidRPr="00C12CF2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9947D7">
        <w:rPr>
          <w:rFonts w:ascii="Arial" w:hAnsi="Arial" w:cs="Arial"/>
          <w:b/>
          <w:bCs/>
          <w:color w:val="0000FF"/>
          <w:lang w:eastAsia="en-US"/>
        </w:rPr>
        <w:t>3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0xxxx)</w:t>
      </w:r>
    </w:p>
    <w:p w14:paraId="729A608E" w14:textId="77777777" w:rsidR="008F45E3" w:rsidRPr="00C12CF2" w:rsidRDefault="008F45E3" w:rsidP="006936E6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27772192" w14:textId="4A2573C0" w:rsidR="008F45E3" w:rsidRDefault="008F45E3" w:rsidP="008F45E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E61D2A">
        <w:rPr>
          <w:rFonts w:ascii="Arial" w:hAnsi="Arial" w:cs="Arial"/>
          <w:b/>
        </w:rPr>
        <w:t>Nokia, Nokia Shanghai Bell</w:t>
      </w:r>
    </w:p>
    <w:p w14:paraId="204FACCA" w14:textId="297E85EC" w:rsidR="008F45E3" w:rsidRPr="00BB7054" w:rsidRDefault="008F45E3" w:rsidP="008F45E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 w:rsidR="0016650C">
        <w:rPr>
          <w:rFonts w:ascii="Arial" w:hAnsi="Arial" w:cs="Arial"/>
          <w:b/>
        </w:rPr>
        <w:t xml:space="preserve">Cover </w:t>
      </w:r>
      <w:r w:rsidR="00E1549E">
        <w:rPr>
          <w:rFonts w:ascii="Arial" w:hAnsi="Arial" w:cs="Arial"/>
          <w:b/>
        </w:rPr>
        <w:t>s</w:t>
      </w:r>
      <w:r w:rsidR="0016650C">
        <w:rPr>
          <w:rFonts w:ascii="Arial" w:hAnsi="Arial" w:cs="Arial"/>
          <w:b/>
        </w:rPr>
        <w:t xml:space="preserve">heet for </w:t>
      </w:r>
      <w:r w:rsidR="0027581D">
        <w:rPr>
          <w:rFonts w:ascii="Arial" w:hAnsi="Arial" w:cs="Arial"/>
          <w:b/>
        </w:rPr>
        <w:t>approval</w:t>
      </w:r>
      <w:r w:rsidR="00102F20">
        <w:rPr>
          <w:rFonts w:ascii="Arial" w:hAnsi="Arial" w:cs="Arial"/>
          <w:b/>
        </w:rPr>
        <w:t xml:space="preserve"> of </w:t>
      </w:r>
      <w:r w:rsidR="0016650C">
        <w:rPr>
          <w:rFonts w:ascii="Arial" w:hAnsi="Arial" w:cs="Arial"/>
          <w:b/>
        </w:rPr>
        <w:t>T</w:t>
      </w:r>
      <w:r w:rsidR="00102F20">
        <w:rPr>
          <w:rFonts w:ascii="Arial" w:hAnsi="Arial" w:cs="Arial"/>
          <w:b/>
        </w:rPr>
        <w:t>R</w:t>
      </w:r>
      <w:r w:rsidR="0016650C">
        <w:rPr>
          <w:rFonts w:ascii="Arial" w:hAnsi="Arial" w:cs="Arial"/>
          <w:b/>
        </w:rPr>
        <w:t xml:space="preserve"> 23.</w:t>
      </w:r>
      <w:r w:rsidR="00102F20">
        <w:rPr>
          <w:rFonts w:ascii="Arial" w:hAnsi="Arial" w:cs="Arial"/>
          <w:b/>
        </w:rPr>
        <w:t>700-</w:t>
      </w:r>
      <w:r w:rsidR="00E61D2A">
        <w:rPr>
          <w:rFonts w:ascii="Arial" w:hAnsi="Arial" w:cs="Arial"/>
          <w:b/>
        </w:rPr>
        <w:t>17</w:t>
      </w:r>
      <w:r w:rsidR="00102F20">
        <w:rPr>
          <w:rFonts w:ascii="Arial" w:hAnsi="Arial" w:cs="Arial"/>
          <w:b/>
        </w:rPr>
        <w:t xml:space="preserve"> </w:t>
      </w:r>
      <w:r w:rsidR="00E61D2A">
        <w:rPr>
          <w:rFonts w:ascii="Arial" w:hAnsi="Arial" w:cs="Arial"/>
          <w:b/>
        </w:rPr>
        <w:t>by</w:t>
      </w:r>
      <w:r w:rsidR="00BB7054" w:rsidRPr="00BB7054">
        <w:rPr>
          <w:rFonts w:ascii="Arial" w:hAnsi="Arial" w:cs="Arial"/>
          <w:b/>
        </w:rPr>
        <w:t xml:space="preserve"> TSG</w:t>
      </w:r>
      <w:r w:rsidR="00102F20">
        <w:rPr>
          <w:rFonts w:ascii="Arial" w:hAnsi="Arial" w:cs="Arial"/>
          <w:b/>
        </w:rPr>
        <w:t>-</w:t>
      </w:r>
      <w:r w:rsidR="00BB7054" w:rsidRPr="00BB7054">
        <w:rPr>
          <w:rFonts w:ascii="Arial" w:hAnsi="Arial" w:cs="Arial"/>
          <w:b/>
        </w:rPr>
        <w:t>SA</w:t>
      </w:r>
      <w:r w:rsidR="00102F20">
        <w:rPr>
          <w:rFonts w:ascii="Arial" w:hAnsi="Arial" w:cs="Arial"/>
          <w:b/>
        </w:rPr>
        <w:t>#9</w:t>
      </w:r>
      <w:r w:rsidR="007E54E0">
        <w:rPr>
          <w:rFonts w:ascii="Arial" w:hAnsi="Arial" w:cs="Arial"/>
          <w:b/>
        </w:rPr>
        <w:t>9</w:t>
      </w:r>
    </w:p>
    <w:p w14:paraId="2BA4978D" w14:textId="77777777" w:rsidR="008F45E3" w:rsidRPr="00642E15" w:rsidRDefault="008F45E3" w:rsidP="00B50819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 w:rsidR="0020240A">
        <w:rPr>
          <w:rFonts w:ascii="Arial" w:hAnsi="Arial" w:cs="Arial"/>
          <w:b/>
        </w:rPr>
        <w:tab/>
      </w:r>
      <w:r w:rsidR="00C12CF2">
        <w:rPr>
          <w:rFonts w:ascii="Arial" w:hAnsi="Arial" w:cs="Arial"/>
          <w:b/>
        </w:rPr>
        <w:t>Approval</w:t>
      </w:r>
      <w:r w:rsidR="00B50819">
        <w:rPr>
          <w:rFonts w:ascii="Arial" w:hAnsi="Arial" w:cs="Arial"/>
          <w:b/>
        </w:rPr>
        <w:tab/>
      </w:r>
    </w:p>
    <w:p w14:paraId="6456D1B7" w14:textId="77777777" w:rsidR="008F45E3" w:rsidRPr="00642E15" w:rsidRDefault="008F45E3" w:rsidP="008F45E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981EB1">
        <w:rPr>
          <w:rFonts w:ascii="Arial" w:hAnsi="Arial" w:cs="Arial"/>
          <w:b/>
          <w:lang w:eastAsia="zh-CN"/>
        </w:rPr>
        <w:t>10</w:t>
      </w:r>
      <w:r w:rsidR="000D16B0">
        <w:rPr>
          <w:rFonts w:ascii="Arial" w:hAnsi="Arial" w:cs="Arial"/>
          <w:b/>
          <w:lang w:eastAsia="zh-CN"/>
        </w:rPr>
        <w:t>.</w:t>
      </w:r>
      <w:r w:rsidR="0027581D">
        <w:rPr>
          <w:rFonts w:ascii="Arial" w:hAnsi="Arial" w:cs="Arial"/>
          <w:b/>
          <w:lang w:eastAsia="zh-CN"/>
        </w:rPr>
        <w:t>2</w:t>
      </w:r>
    </w:p>
    <w:p w14:paraId="71B83CFC" w14:textId="506A1573" w:rsidR="008F45E3" w:rsidRDefault="008F45E3" w:rsidP="008F45E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 w:rsidR="00102F20">
        <w:rPr>
          <w:rFonts w:ascii="Arial" w:hAnsi="Arial" w:cs="Arial"/>
          <w:b/>
        </w:rPr>
        <w:t>FS_</w:t>
      </w:r>
      <w:r w:rsidR="00E61D2A">
        <w:rPr>
          <w:rFonts w:ascii="Arial" w:hAnsi="Arial" w:cs="Arial"/>
          <w:b/>
        </w:rPr>
        <w:t>5WWC_Ph2</w:t>
      </w:r>
      <w:r w:rsidR="00102F20">
        <w:rPr>
          <w:rFonts w:ascii="Arial" w:hAnsi="Arial" w:cs="Arial"/>
          <w:b/>
        </w:rPr>
        <w:t>/Rel-18</w:t>
      </w:r>
    </w:p>
    <w:p w14:paraId="440871C7" w14:textId="0A46602F" w:rsidR="00102F20" w:rsidRPr="00AB457D" w:rsidRDefault="00102F20" w:rsidP="00102F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 w:rsidRPr="00AB457D"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 w:rsidRPr="00AB457D">
        <w:rPr>
          <w:rFonts w:ascii="Arial" w:hAnsi="Arial" w:cs="Arial"/>
          <w:i/>
        </w:rPr>
        <w:t>This contribution proposes the 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 w:rsidR="007148F4">
        <w:rPr>
          <w:rFonts w:ascii="Arial" w:hAnsi="Arial" w:cs="Arial"/>
          <w:i/>
        </w:rPr>
        <w:t>46</w:t>
      </w:r>
      <w:r w:rsidRPr="00AB457D">
        <w:rPr>
          <w:rFonts w:ascii="Arial" w:hAnsi="Arial" w:cs="Arial"/>
          <w:i/>
        </w:rPr>
        <w:t xml:space="preserve"> to be sent to TSG-SA#9</w:t>
      </w:r>
      <w:r w:rsidR="00873192">
        <w:rPr>
          <w:rFonts w:ascii="Arial" w:hAnsi="Arial" w:cs="Arial"/>
          <w:i/>
        </w:rPr>
        <w:t>9</w:t>
      </w:r>
      <w:r w:rsidRPr="00AB457D">
        <w:rPr>
          <w:rFonts w:ascii="Arial" w:hAnsi="Arial" w:cs="Arial"/>
          <w:i/>
        </w:rPr>
        <w:t xml:space="preserve"> for </w:t>
      </w:r>
      <w:r w:rsidR="0027581D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1301BE3B" w14:textId="77777777" w:rsidR="00102F20" w:rsidRPr="00AB457D" w:rsidRDefault="00102F20" w:rsidP="00102F20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44EB963B" w14:textId="5A5BDD26" w:rsidR="00102F20" w:rsidRPr="00AB457D" w:rsidRDefault="00102F20" w:rsidP="00102F2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>3GPP TSG-SA Meetin</w:t>
      </w:r>
      <w:r w:rsidRPr="0027581D">
        <w:rPr>
          <w:rFonts w:cs="Arial"/>
          <w:bCs/>
          <w:sz w:val="22"/>
        </w:rPr>
        <w:t>g #9</w:t>
      </w:r>
      <w:r w:rsidR="00873192">
        <w:rPr>
          <w:rFonts w:cs="Arial"/>
          <w:bCs/>
          <w:sz w:val="22"/>
        </w:rPr>
        <w:t>9</w:t>
      </w:r>
      <w:r w:rsidR="0027581D" w:rsidRPr="0027581D">
        <w:rPr>
          <w:rFonts w:cs="Arial"/>
          <w:bCs/>
          <w:sz w:val="22"/>
        </w:rPr>
        <w:t xml:space="preserve"> meeting</w:t>
      </w:r>
      <w:r w:rsidRPr="00AB457D">
        <w:rPr>
          <w:rFonts w:cs="Arial"/>
          <w:bCs/>
          <w:sz w:val="22"/>
        </w:rPr>
        <w:tab/>
        <w:t xml:space="preserve">Tdoc </w:t>
      </w:r>
      <w:r w:rsidRPr="00AB457D">
        <w:rPr>
          <w:rFonts w:cs="Arial"/>
          <w:bCs/>
          <w:color w:val="2F5496"/>
          <w:sz w:val="22"/>
        </w:rPr>
        <w:t>&lt;DocNumber&gt;</w:t>
      </w:r>
    </w:p>
    <w:p w14:paraId="1CEF2323" w14:textId="089CEFC9" w:rsidR="00102F20" w:rsidRPr="0027581D" w:rsidRDefault="00140FC8" w:rsidP="00102F2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Rotterdam</w:t>
      </w:r>
      <w:r w:rsidR="0027581D" w:rsidRPr="0027581D">
        <w:rPr>
          <w:rFonts w:cs="Arial"/>
          <w:bCs/>
          <w:sz w:val="22"/>
        </w:rPr>
        <w:t xml:space="preserve">, </w:t>
      </w:r>
      <w:r w:rsidR="007D76C8">
        <w:rPr>
          <w:rFonts w:cs="Arial"/>
          <w:bCs/>
          <w:sz w:val="22"/>
        </w:rPr>
        <w:t>21</w:t>
      </w:r>
      <w:r w:rsidR="0027581D" w:rsidRPr="0027581D">
        <w:rPr>
          <w:rFonts w:cs="Arial"/>
          <w:bCs/>
          <w:sz w:val="22"/>
        </w:rPr>
        <w:t>-</w:t>
      </w:r>
      <w:r w:rsidR="007D76C8">
        <w:rPr>
          <w:rFonts w:cs="Arial"/>
          <w:bCs/>
          <w:sz w:val="22"/>
        </w:rPr>
        <w:t>24</w:t>
      </w:r>
      <w:r w:rsidR="0027581D" w:rsidRPr="0027581D">
        <w:rPr>
          <w:rFonts w:cs="Arial"/>
          <w:bCs/>
          <w:sz w:val="22"/>
        </w:rPr>
        <w:t xml:space="preserve"> </w:t>
      </w:r>
      <w:r w:rsidR="007D76C8">
        <w:rPr>
          <w:rFonts w:cs="Arial"/>
          <w:bCs/>
          <w:sz w:val="22"/>
        </w:rPr>
        <w:t>March</w:t>
      </w:r>
      <w:r w:rsidR="0027581D" w:rsidRPr="0027581D">
        <w:rPr>
          <w:rFonts w:cs="Arial"/>
          <w:bCs/>
          <w:sz w:val="22"/>
        </w:rPr>
        <w:t xml:space="preserve"> 202</w:t>
      </w:r>
      <w:r w:rsidR="007D76C8">
        <w:rPr>
          <w:rFonts w:cs="Arial"/>
          <w:bCs/>
          <w:sz w:val="22"/>
        </w:rPr>
        <w:t>3</w:t>
      </w:r>
      <w:r w:rsidR="00102F20" w:rsidRPr="0027581D">
        <w:rPr>
          <w:rFonts w:cs="Arial"/>
          <w:bCs/>
          <w:sz w:val="22"/>
        </w:rPr>
        <w:br/>
      </w:r>
      <w:r w:rsidR="00102F20" w:rsidRPr="0027581D">
        <w:rPr>
          <w:rFonts w:cs="Arial"/>
          <w:bCs/>
          <w:sz w:val="22"/>
        </w:rPr>
        <w:br/>
      </w:r>
    </w:p>
    <w:p w14:paraId="1D23B70E" w14:textId="472A04AC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E61D2A">
        <w:rPr>
          <w:rFonts w:ascii="Arial" w:hAnsi="Arial" w:cs="Arial"/>
          <w:b/>
          <w:color w:val="0000FF"/>
        </w:rPr>
        <w:t>17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873192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873192">
        <w:rPr>
          <w:rFonts w:ascii="Arial" w:hAnsi="Arial" w:cs="Arial"/>
          <w:b/>
          <w:color w:val="0000FF"/>
        </w:rPr>
        <w:t>2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AB457D">
        <w:rPr>
          <w:rFonts w:ascii="Arial" w:hAnsi="Arial" w:cs="Arial"/>
          <w:b/>
          <w:color w:val="2F5496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6C2F171E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27581D">
        <w:rPr>
          <w:rFonts w:ascii="Arial" w:hAnsi="Arial" w:cs="Arial"/>
          <w:b/>
          <w:color w:val="0000FF"/>
        </w:rPr>
        <w:t>Approval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A2E460" w14:textId="63F28AED" w:rsidR="00E61D2A" w:rsidRPr="000C27E8" w:rsidRDefault="00E61D2A" w:rsidP="00E61D2A">
      <w:pPr>
        <w:rPr>
          <w:lang w:eastAsia="zh-CN"/>
        </w:rPr>
      </w:pPr>
      <w:r w:rsidRPr="000C27E8">
        <w:rPr>
          <w:lang w:eastAsia="zh-CN"/>
        </w:rPr>
        <w:t>The Technical Report studies and performs evaluations of potential architecture enhancements to enhance the support of Wireline-Wireless convergence in the 5G Core network (5GC). Specifically, two objectives are included:</w:t>
      </w:r>
    </w:p>
    <w:p w14:paraId="4B6D5A34" w14:textId="77777777" w:rsidR="00E61D2A" w:rsidRDefault="00E61D2A" w:rsidP="00E61D2A">
      <w:pPr>
        <w:pStyle w:val="B1"/>
        <w:rPr>
          <w:lang w:eastAsia="zh-CN"/>
        </w:rPr>
      </w:pPr>
      <w:r w:rsidRPr="000C27E8">
        <w:rPr>
          <w:lang w:eastAsia="zh-CN"/>
        </w:rPr>
        <w:t>-</w:t>
      </w:r>
      <w:r w:rsidRPr="000C27E8">
        <w:rPr>
          <w:lang w:eastAsia="zh-CN"/>
        </w:rPr>
        <w:tab/>
      </w:r>
      <w:r>
        <w:rPr>
          <w:b/>
          <w:bCs/>
          <w:lang w:eastAsia="zh-CN"/>
        </w:rPr>
        <w:t>Key Issue</w:t>
      </w:r>
      <w:r w:rsidRPr="000C27E8">
        <w:rPr>
          <w:b/>
          <w:bCs/>
          <w:lang w:eastAsia="zh-CN"/>
        </w:rPr>
        <w:t xml:space="preserve"> #</w:t>
      </w:r>
      <w:r>
        <w:rPr>
          <w:b/>
          <w:bCs/>
          <w:lang w:eastAsia="zh-CN"/>
        </w:rPr>
        <w:t>1</w:t>
      </w:r>
      <w:r w:rsidRPr="000C27E8">
        <w:rPr>
          <w:b/>
          <w:bCs/>
          <w:lang w:eastAsia="zh-CN"/>
        </w:rPr>
        <w:t>:</w:t>
      </w:r>
      <w:r w:rsidRPr="000C27E8">
        <w:rPr>
          <w:lang w:eastAsia="zh-CN"/>
        </w:rPr>
        <w:t xml:space="preserve"> Whether and how to improve the support of devices connecting behind 5G-RG </w:t>
      </w:r>
    </w:p>
    <w:p w14:paraId="2663A0B7" w14:textId="1CFA8DD9" w:rsidR="00FF56D7" w:rsidRPr="00AB457D" w:rsidRDefault="00E61D2A" w:rsidP="00E61D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Key Issue</w:t>
      </w:r>
      <w:r w:rsidRPr="000C27E8">
        <w:rPr>
          <w:b/>
          <w:bCs/>
          <w:lang w:eastAsia="zh-CN"/>
        </w:rPr>
        <w:t xml:space="preserve"> #</w:t>
      </w:r>
      <w:r>
        <w:rPr>
          <w:b/>
          <w:bCs/>
          <w:lang w:eastAsia="zh-CN"/>
        </w:rPr>
        <w:t>2</w:t>
      </w:r>
      <w:r w:rsidRPr="000C27E8">
        <w:rPr>
          <w:b/>
          <w:bCs/>
          <w:lang w:eastAsia="zh-CN"/>
        </w:rPr>
        <w:t>:</w:t>
      </w:r>
      <w:r w:rsidRPr="000C27E8">
        <w:rPr>
          <w:lang w:eastAsia="zh-CN"/>
        </w:rPr>
        <w:t xml:space="preserve"> Trusted/untrusted </w:t>
      </w:r>
      <w:proofErr w:type="gramStart"/>
      <w:r w:rsidRPr="000C27E8">
        <w:rPr>
          <w:lang w:eastAsia="zh-CN"/>
        </w:rPr>
        <w:t>Non-3GPP</w:t>
      </w:r>
      <w:proofErr w:type="gramEnd"/>
      <w:r w:rsidRPr="000C27E8">
        <w:rPr>
          <w:lang w:eastAsia="zh-CN"/>
        </w:rPr>
        <w:t xml:space="preserve"> access network: How to select a TNGF/N3IWF that supports the S-NSSAI(s) needed by the UE</w:t>
      </w:r>
      <w:r w:rsidR="007148F4" w:rsidRPr="007E2411">
        <w:t>.</w:t>
      </w:r>
      <w:r w:rsidR="007148F4">
        <w:t xml:space="preserve"> </w:t>
      </w:r>
    </w:p>
    <w:p w14:paraId="571944E7" w14:textId="77777777" w:rsidR="00DD60C6" w:rsidRPr="00CE5F86" w:rsidRDefault="00DD60C6" w:rsidP="00A86081"/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11B02998" w:rsidR="00E61D91" w:rsidRDefault="00AE3F7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conclusions</w:t>
      </w:r>
      <w:r w:rsidR="0027581D">
        <w:rPr>
          <w:color w:val="000000"/>
          <w:sz w:val="22"/>
        </w:rPr>
        <w:t xml:space="preserve"> </w:t>
      </w:r>
      <w:r w:rsidR="00E61D2A">
        <w:rPr>
          <w:color w:val="000000"/>
          <w:sz w:val="22"/>
        </w:rPr>
        <w:t xml:space="preserve">for all KI </w:t>
      </w:r>
      <w:r w:rsidR="0027581D">
        <w:rPr>
          <w:color w:val="000000"/>
          <w:sz w:val="22"/>
        </w:rPr>
        <w:t xml:space="preserve">have been </w:t>
      </w:r>
      <w:r w:rsidR="00E61D2A">
        <w:rPr>
          <w:color w:val="000000"/>
          <w:sz w:val="22"/>
        </w:rPr>
        <w:t>defined (KI 1)</w:t>
      </w:r>
      <w:r w:rsidR="0027581D">
        <w:rPr>
          <w:color w:val="000000"/>
          <w:sz w:val="22"/>
        </w:rPr>
        <w:t xml:space="preserve">. </w:t>
      </w:r>
    </w:p>
    <w:p w14:paraId="503E90D8" w14:textId="77777777" w:rsidR="00577235" w:rsidRPr="00A42B62" w:rsidRDefault="00577235">
      <w:pPr>
        <w:tabs>
          <w:tab w:val="left" w:pos="3119"/>
        </w:tabs>
        <w:rPr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 w14:textId="77777777" w:rsidR="007148F4" w:rsidRDefault="0027581D" w:rsidP="0027581D">
      <w:pPr>
        <w:pStyle w:val="B1"/>
        <w:ind w:left="0" w:firstLine="0"/>
      </w:pPr>
      <w:r>
        <w:t>None.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93711" w14:textId="77777777" w:rsidR="0045428D" w:rsidRPr="00424032" w:rsidRDefault="00935FB0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45428D" w:rsidRPr="00424032">
      <w:footerReference w:type="defaul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2AA1" w14:textId="77777777" w:rsidR="00ED12F4" w:rsidRDefault="00ED12F4" w:rsidP="006936E6">
      <w:pPr>
        <w:spacing w:after="0"/>
      </w:pPr>
      <w:r>
        <w:separator/>
      </w:r>
    </w:p>
  </w:endnote>
  <w:endnote w:type="continuationSeparator" w:id="0">
    <w:p w14:paraId="6AD7596E" w14:textId="77777777" w:rsidR="00ED12F4" w:rsidRDefault="00ED12F4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46A6" w14:textId="77777777" w:rsidR="006936E6" w:rsidRDefault="0069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D3BB8" w14:textId="77777777" w:rsidR="00ED12F4" w:rsidRDefault="00ED12F4" w:rsidP="006936E6">
      <w:pPr>
        <w:spacing w:after="0"/>
      </w:pPr>
      <w:r>
        <w:separator/>
      </w:r>
    </w:p>
  </w:footnote>
  <w:footnote w:type="continuationSeparator" w:id="0">
    <w:p w14:paraId="6378FDCB" w14:textId="77777777" w:rsidR="00ED12F4" w:rsidRDefault="00ED12F4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4"/>
  </w:num>
  <w:num w:numId="10">
    <w:abstractNumId w:val="18"/>
  </w:num>
  <w:num w:numId="11">
    <w:abstractNumId w:val="7"/>
  </w:num>
  <w:num w:numId="12">
    <w:abstractNumId w:val="17"/>
  </w:num>
  <w:num w:numId="13">
    <w:abstractNumId w:val="16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508C2"/>
    <w:rsid w:val="00054723"/>
    <w:rsid w:val="00082EFB"/>
    <w:rsid w:val="000D16B0"/>
    <w:rsid w:val="000E018F"/>
    <w:rsid w:val="000F3A1B"/>
    <w:rsid w:val="000F7ECB"/>
    <w:rsid w:val="00102F20"/>
    <w:rsid w:val="001143C9"/>
    <w:rsid w:val="00140FC8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B09A1"/>
    <w:rsid w:val="002D1CF7"/>
    <w:rsid w:val="002F6146"/>
    <w:rsid w:val="00302B32"/>
    <w:rsid w:val="00302F41"/>
    <w:rsid w:val="00325749"/>
    <w:rsid w:val="00357F50"/>
    <w:rsid w:val="003608A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D27"/>
    <w:rsid w:val="00480A48"/>
    <w:rsid w:val="00485BF3"/>
    <w:rsid w:val="004A03CB"/>
    <w:rsid w:val="004A50DC"/>
    <w:rsid w:val="004D65B4"/>
    <w:rsid w:val="004E6531"/>
    <w:rsid w:val="004E77B4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22AD9"/>
    <w:rsid w:val="00871340"/>
    <w:rsid w:val="00873192"/>
    <w:rsid w:val="008A4B4B"/>
    <w:rsid w:val="008B2C23"/>
    <w:rsid w:val="008B5D4D"/>
    <w:rsid w:val="008C3509"/>
    <w:rsid w:val="008C6F67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549E"/>
    <w:rsid w:val="00AA046E"/>
    <w:rsid w:val="00AC2E69"/>
    <w:rsid w:val="00AE3F7C"/>
    <w:rsid w:val="00B07A88"/>
    <w:rsid w:val="00B1291B"/>
    <w:rsid w:val="00B50819"/>
    <w:rsid w:val="00B660C8"/>
    <w:rsid w:val="00B82A9D"/>
    <w:rsid w:val="00B835E7"/>
    <w:rsid w:val="00BB7054"/>
    <w:rsid w:val="00BC1130"/>
    <w:rsid w:val="00BE2F62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2A"/>
    <w:rsid w:val="00E61D91"/>
    <w:rsid w:val="00E75AD6"/>
    <w:rsid w:val="00E83CD6"/>
    <w:rsid w:val="00E872D6"/>
    <w:rsid w:val="00E95B24"/>
    <w:rsid w:val="00EA0F0B"/>
    <w:rsid w:val="00EA2B29"/>
    <w:rsid w:val="00ED12F4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  <w:style w:type="character" w:customStyle="1" w:styleId="B2Char">
    <w:name w:val="B2 Char"/>
    <w:link w:val="B2"/>
    <w:rsid w:val="00E61D2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CD9311-7604-4220-97F0-36A2890CBA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LTHBM0</cp:lastModifiedBy>
  <cp:revision>8</cp:revision>
  <dcterms:created xsi:type="dcterms:W3CDTF">2023-01-06T11:05:00Z</dcterms:created>
  <dcterms:modified xsi:type="dcterms:W3CDTF">2023-01-09T21:28:00Z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